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01E" w:rsidRDefault="007E601E" w:rsidP="007E60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NEWMAN</w:t>
      </w:r>
      <w:r>
        <w:rPr>
          <w:rFonts w:ascii="Times New Roman" w:hAnsi="Times New Roman" w:cs="Times New Roman"/>
        </w:rPr>
        <w:tab/>
        <w:t>(b.ca.1422)</w:t>
      </w:r>
    </w:p>
    <w:p w:rsidR="007E601E" w:rsidRDefault="007E601E" w:rsidP="007E601E">
      <w:pPr>
        <w:rPr>
          <w:rFonts w:ascii="Times New Roman" w:hAnsi="Times New Roman" w:cs="Times New Roman"/>
        </w:rPr>
      </w:pPr>
    </w:p>
    <w:p w:rsidR="007E601E" w:rsidRDefault="007E601E" w:rsidP="007E601E">
      <w:pPr>
        <w:rPr>
          <w:rFonts w:ascii="Times New Roman" w:hAnsi="Times New Roman" w:cs="Times New Roman"/>
        </w:rPr>
      </w:pPr>
    </w:p>
    <w:p w:rsidR="007E601E" w:rsidRDefault="007E601E" w:rsidP="007E60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 of Margaret Newman(q.v.).</w:t>
      </w:r>
    </w:p>
    <w:p w:rsidR="007E601E" w:rsidRDefault="007E601E" w:rsidP="007E60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469B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24-153)</w:t>
      </w:r>
    </w:p>
    <w:p w:rsidR="007E601E" w:rsidRDefault="007E601E" w:rsidP="007E601E">
      <w:pPr>
        <w:rPr>
          <w:rFonts w:ascii="Times New Roman" w:hAnsi="Times New Roman" w:cs="Times New Roman"/>
        </w:rPr>
      </w:pPr>
    </w:p>
    <w:p w:rsidR="007E601E" w:rsidRDefault="007E601E" w:rsidP="007E601E">
      <w:pPr>
        <w:rPr>
          <w:rFonts w:ascii="Times New Roman" w:hAnsi="Times New Roman" w:cs="Times New Roman"/>
        </w:rPr>
      </w:pPr>
    </w:p>
    <w:p w:rsidR="007E601E" w:rsidRDefault="007E601E" w:rsidP="007E60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Jan1434</w:t>
      </w:r>
      <w:r>
        <w:rPr>
          <w:rFonts w:ascii="Times New Roman" w:hAnsi="Times New Roman" w:cs="Times New Roman"/>
        </w:rPr>
        <w:tab/>
        <w:t xml:space="preserve">His mother died.   (ibid.) </w:t>
      </w:r>
    </w:p>
    <w:p w:rsidR="007E601E" w:rsidRDefault="007E601E" w:rsidP="007E601E">
      <w:pPr>
        <w:rPr>
          <w:rFonts w:ascii="Times New Roman" w:hAnsi="Times New Roman" w:cs="Times New Roman"/>
        </w:rPr>
      </w:pPr>
    </w:p>
    <w:p w:rsidR="007E601E" w:rsidRDefault="007E601E" w:rsidP="007E601E">
      <w:pPr>
        <w:rPr>
          <w:rFonts w:ascii="Times New Roman" w:hAnsi="Times New Roman" w:cs="Times New Roman"/>
        </w:rPr>
      </w:pPr>
    </w:p>
    <w:p w:rsidR="007E601E" w:rsidRDefault="007E601E" w:rsidP="007E60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April 2016</w:t>
      </w:r>
    </w:p>
    <w:p w:rsidR="006B2F86" w:rsidRPr="00E71FC3" w:rsidRDefault="007E601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01E" w:rsidRDefault="007E601E" w:rsidP="00E71FC3">
      <w:r>
        <w:separator/>
      </w:r>
    </w:p>
  </w:endnote>
  <w:endnote w:type="continuationSeparator" w:id="0">
    <w:p w:rsidR="007E601E" w:rsidRDefault="007E601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01E" w:rsidRDefault="007E601E" w:rsidP="00E71FC3">
      <w:r>
        <w:separator/>
      </w:r>
    </w:p>
  </w:footnote>
  <w:footnote w:type="continuationSeparator" w:id="0">
    <w:p w:rsidR="007E601E" w:rsidRDefault="007E601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1E"/>
    <w:rsid w:val="007E601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0698E3-FB84-4398-8FED-C6DF54CAF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E60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E60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2016-04-12T15:02:00Z</dcterms:created>
  <dcterms:modified xsi:type="dcterms:W3CDTF">2016-04-12T15:03:00Z</dcterms:modified>
</cp:coreProperties>
</file>